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abba725" w14:textId="abba725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2A6ABB">
        <w:t>18. svibnja 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2A6ABB">
        <w:rPr>
          <w:lang w:eastAsia="en-US"/>
        </w:rPr>
        <w:t>STRETTO TRADE</w:t>
      </w:r>
      <w:r w:rsidRPr="009B6C66" w:rsidR="002A6ABB">
        <w:rPr>
          <w:lang w:eastAsia="en-US"/>
        </w:rPr>
        <w:t xml:space="preserve"> j.d.o.o. </w:t>
      </w:r>
      <w:r w:rsidR="002A6ABB">
        <w:rPr>
          <w:lang w:eastAsia="en-US"/>
        </w:rPr>
        <w:t>za ugostiteljstvo, turistička agencija</w:t>
      </w:r>
      <w:r w:rsidRPr="009B6C66" w:rsidR="002A6ABB">
        <w:rPr>
          <w:lang w:eastAsia="en-US"/>
        </w:rPr>
        <w:t xml:space="preserve">, </w:t>
      </w:r>
      <w:r w:rsidR="002A6ABB">
        <w:rPr>
          <w:lang w:eastAsia="en-US"/>
        </w:rPr>
        <w:t>Tisno</w:t>
      </w:r>
      <w:r w:rsidRPr="009B6C66" w:rsidR="002A6ABB">
        <w:rPr>
          <w:lang w:eastAsia="en-US"/>
        </w:rPr>
        <w:t xml:space="preserve">, </w:t>
      </w:r>
      <w:r w:rsidR="002A6ABB">
        <w:rPr>
          <w:lang w:eastAsia="en-US"/>
        </w:rPr>
        <w:t>Put Brošćice 13</w:t>
      </w:r>
      <w:r w:rsidRPr="009B6C66" w:rsidR="002A6ABB">
        <w:rPr>
          <w:lang w:eastAsia="en-US"/>
        </w:rPr>
        <w:t xml:space="preserve">, OIB: </w:t>
      </w:r>
      <w:r w:rsidR="002A6ABB">
        <w:rPr>
          <w:lang w:eastAsia="en-US"/>
        </w:rPr>
        <w:t>72712458733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00AAD">
      <w:pPr>
        <w:jc w:val="both"/>
      </w:pPr>
      <w:r>
        <w:t>Početak u 9</w:t>
      </w:r>
      <w:r w:rsidR="00076762">
        <w:t>,</w:t>
      </w:r>
      <w:r w:rsidR="002A6ABB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2A6ABB">
        <w:t>zastupnik po zakonu Toni Čorkalo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D7535">
        <w:rPr>
          <w:lang w:eastAsia="en-US"/>
        </w:rPr>
        <w:t>STRETTO TRADE</w:t>
      </w:r>
      <w:r w:rsidRPr="009B6C66" w:rsidR="006D7535">
        <w:rPr>
          <w:lang w:eastAsia="en-US"/>
        </w:rPr>
        <w:t xml:space="preserve"> j.d.o.o. </w:t>
      </w:r>
      <w:r w:rsidR="006D7535">
        <w:rPr>
          <w:lang w:eastAsia="en-US"/>
        </w:rPr>
        <w:t>za ugostiteljstvo, turistička agencija</w:t>
      </w:r>
      <w:r w:rsidRPr="009B6C66" w:rsidR="006D7535">
        <w:rPr>
          <w:lang w:eastAsia="en-US"/>
        </w:rPr>
        <w:t xml:space="preserve">, </w:t>
      </w:r>
      <w:r w:rsidR="006D7535">
        <w:rPr>
          <w:lang w:eastAsia="en-US"/>
        </w:rPr>
        <w:t>Tisno</w:t>
      </w:r>
      <w:r w:rsidR="002A6ABB">
        <w:rPr>
          <w:lang w:eastAsia="en-US"/>
        </w:rPr>
        <w:t xml:space="preserve">. 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2A6ABB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10A53">
        <w:t>ZAGREBAČKE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2A6ABB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10A53">
        <w:t>turizam i 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2A6ABB">
      <w:pPr>
        <w:jc w:val="both"/>
      </w:pPr>
      <w:r>
        <w:t>Zastupnik po zakonu dužnika navodi da dužnik</w:t>
      </w:r>
      <w:r w:rsidR="003A22A8">
        <w:t xml:space="preserve"> </w:t>
      </w:r>
      <w:r w:rsidR="00010A53">
        <w:t xml:space="preserve">ne </w:t>
      </w:r>
      <w:r w:rsidR="003A22A8">
        <w:t xml:space="preserve">posluje i </w:t>
      </w:r>
      <w:r w:rsidR="00100AAD">
        <w:t xml:space="preserve">ima </w:t>
      </w:r>
      <w:r w:rsidR="00010A53">
        <w:t>jednog</w:t>
      </w:r>
      <w:r w:rsidR="00896969">
        <w:t xml:space="preserve"> </w:t>
      </w:r>
      <w:r w:rsidR="003A22A8"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DC17F9">
        <w:t>, da</w:t>
      </w:r>
      <w:r w:rsidR="00100AAD">
        <w:t xml:space="preserve"> posluje u iznajmljenom prostoru, </w:t>
      </w:r>
      <w:r w:rsidR="00010A53">
        <w:t>sa iznajmljenim inventarom.</w:t>
      </w:r>
    </w:p>
    <w:p w:rsidR="00100AAD" w:rsidP="003A22A8" w:rsidRDefault="00100AAD">
      <w:pPr>
        <w:jc w:val="both"/>
      </w:pPr>
    </w:p>
    <w:p w:rsidR="003A22A8" w:rsidP="003A22A8" w:rsidRDefault="003A22A8">
      <w:pPr>
        <w:jc w:val="both"/>
      </w:pPr>
      <w:r>
        <w:t>Zna da je žiro račun u blokadi</w:t>
      </w:r>
      <w:r w:rsidR="00DC17F9">
        <w:t xml:space="preserve">, </w:t>
      </w:r>
      <w:r w:rsidR="00896969">
        <w:t xml:space="preserve">prema </w:t>
      </w:r>
      <w:r w:rsidR="002A6ABB">
        <w:t>njegovu</w:t>
      </w:r>
      <w:r w:rsidR="00896969">
        <w:t xml:space="preserve"> saznanju oko </w:t>
      </w:r>
      <w:r w:rsidR="00010A53">
        <w:t>310.405,95</w:t>
      </w:r>
      <w:r w:rsidR="00896969">
        <w:t xml:space="preserve"> kuna i to od strane</w:t>
      </w:r>
      <w:r w:rsidR="00010A53">
        <w:t xml:space="preserve"> banke i oko 40.000,00 kuna poreza i dva dobavljača</w:t>
      </w:r>
      <w:r w:rsidR="00100AAD">
        <w:t>.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00AAD">
        <w:t>1</w:t>
      </w:r>
      <w:r w:rsidR="00896969">
        <w:t xml:space="preserve"> </w:t>
      </w:r>
      <w:r w:rsidRPr="002C241F">
        <w:t>pečat</w:t>
      </w:r>
      <w:r w:rsidR="00896969">
        <w:t xml:space="preserve"> sa otiskom d</w:t>
      </w:r>
      <w:r w:rsidR="00100AAD">
        <w:t xml:space="preserve">ruštva i nalazi se kod </w:t>
      </w:r>
      <w:r w:rsidR="002A6ABB">
        <w:t>njega</w:t>
      </w:r>
      <w:r w:rsidR="00100AAD">
        <w:t>.</w:t>
      </w:r>
    </w:p>
    <w:p w:rsidR="00896969" w:rsidP="003A22A8" w:rsidRDefault="00896969">
      <w:pPr>
        <w:jc w:val="both"/>
      </w:pPr>
    </w:p>
    <w:p w:rsidR="00896969" w:rsidP="00896969" w:rsidRDefault="002A6ABB">
      <w:pPr>
        <w:jc w:val="both"/>
      </w:pPr>
      <w:r>
        <w:t>Toni Čorkalo</w:t>
      </w:r>
      <w:r w:rsidR="004C7110">
        <w:t xml:space="preserve"> </w:t>
      </w:r>
      <w:r w:rsidR="0032191A">
        <w:t xml:space="preserve">navodi da je </w:t>
      </w:r>
      <w:r>
        <w:t>njegov</w:t>
      </w:r>
      <w:r w:rsidR="00E036A8">
        <w:t xml:space="preserve"> </w:t>
      </w:r>
      <w:r w:rsidR="003A22A8">
        <w:t xml:space="preserve">broj mobitela: </w:t>
      </w:r>
      <w:r w:rsidR="00010A53">
        <w:t>098/906-7567</w:t>
      </w:r>
    </w:p>
    <w:p w:rsidR="003A22A8" w:rsidP="003A22A8" w:rsidRDefault="003A22A8">
      <w:pPr>
        <w:jc w:val="both"/>
      </w:pPr>
    </w:p>
    <w:p w:rsidR="00100AAD" w:rsidP="003A22A8" w:rsidRDefault="003A22A8">
      <w:pPr>
        <w:jc w:val="both"/>
      </w:pPr>
      <w:r>
        <w:t>Knjigovodstvo vo</w:t>
      </w:r>
      <w:r w:rsidR="00100AAD">
        <w:t xml:space="preserve">di </w:t>
      </w:r>
      <w:r w:rsidR="00010A53">
        <w:t>Mirela Bilić u Murteru</w:t>
      </w:r>
      <w:r w:rsidR="00100AAD">
        <w:t xml:space="preserve">, </w:t>
      </w:r>
      <w:r w:rsidR="00010A53">
        <w:t>kod nje se nalazi dokumentacija.</w:t>
      </w:r>
    </w:p>
    <w:p w:rsidR="00010A53" w:rsidP="003A22A8" w:rsidRDefault="00010A53">
      <w:pPr>
        <w:jc w:val="both"/>
      </w:pPr>
    </w:p>
    <w:p w:rsidR="00100AAD" w:rsidP="003A22A8" w:rsidRDefault="00100AAD">
      <w:pPr>
        <w:jc w:val="both"/>
      </w:pPr>
      <w:r>
        <w:t>Posebno navodi da</w:t>
      </w:r>
      <w:r w:rsidR="00896969">
        <w:t xml:space="preserve"> </w:t>
      </w:r>
      <w:r>
        <w:t xml:space="preserve">dug može podmiriti do </w:t>
      </w:r>
      <w:r w:rsidR="00010A53">
        <w:t>1. listopada 2020.</w:t>
      </w:r>
      <w:r>
        <w:t>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00AAD">
        <w:t>9,30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A6ABB">
      <w:t>103/2020-6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>
      <w:t>103/2020-6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0A53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2F1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0AD8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D0A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0A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0AD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0A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0A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D0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2020.</izvorni_sadrzaj>
    <derivirana_varijabla naziv="DomainObject.StvarniPocetakDatum_1">18. svibnja 2020.</derivirana_varijabla>
  </DomainObject.StvarniPocetakDatum>
  <DomainObject.StvarniZavrsetakDatum>
    <izvorni_sadrzaj>18. svibnja 2020.</izvorni_sadrzaj>
    <derivirana_varijabla naziv="DomainObject.StvarniZavrsetakDatum_1">18. svibnja 2020.</derivirana_varijabla>
  </DomainObject.StvarniZavrsetakDatum>
  <DomainObject.PlaniraniZavrsetakDatum>
    <izvorni_sadrzaj>18. svibnja 2020.</izvorni_sadrzaj>
    <derivirana_varijabla naziv="DomainObject.PlaniraniZavrsetakDatum_1">18. svibnja 2020.</derivirana_varijabla>
  </DomainObject.PlaniraniZavrsetakDatum>
  <DomainObject.PlaniraniPocetakDatum>
    <izvorni_sadrzaj>18. svibnja 2020.</izvorni_sadrzaj>
    <derivirana_varijabla naziv="DomainObject.PlaniraniPocetakDatum_1">18.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svibnja 2020.</izvorni_sadrzaj>
    <derivirana_varijabla naziv="DomainObject.Zapisnik.DatumKreiranja_1">18.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St-103/2020-5</izvorni_sadrzaj>
    <derivirana_varijabla naziv="DomainObject.Zapisnik.Oznaka_1">St-103/2020-5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2020.</izvorni_sadrzaj>
    <derivirana_varijabla naziv="DomainObject.Predmet.DatumIzradeOptuznogAkta_1">9. ožujka 2020.</derivirana_varijabla>
  </DomainObject.Predmet.DatumIzradeOptuznogAkta>
  <DomainObject.Predmet.DatumIzradeOptuznogAktaFormated>
    <izvorni_sadrzaj>9.3.2020.</izvorni_sadrzaj>
    <derivirana_varijabla naziv="DomainObject.Predmet.DatumIzradeOptuznogAktaFormated_1">9.3.2020.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2020.</izvorni_sadrzaj>
    <derivirana_varijabla naziv="DomainObject.Predmet.DatumPrimitkaOptuznogAkta_1">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St-103/2020</izvorni_sadrzaj>
    <derivirana_varijabla naziv="DomainObject.Predmet.OznakaBroj_1">St-103/2020</derivirana_varijabla>
  </DomainObject.Predmet.OznakaBroj>
  <DomainObject.Predmet.OznakaBrojOptuznogAkta>
    <izvorni_sadrzaj>04-06-20-1312</izvorni_sadrzaj>
    <derivirana_varijabla naziv="DomainObject.Predmet.OznakaBrojOptuznogAkta_1">04-06-20-1312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STRETTO TRADE jednostavno društvo s ograničenom odgovornošću za ugostiteljstvo, turistička agencija</izvorni_sadrzaj>
    <derivirana_varijabla naziv="DomainObject.Predmet.ProtustrankaFormated_1">  STRETTO TRADE jednostavno društvo s ograničenom odgovornošću za ugostiteljstvo, turistička agencija</derivirana_varijabla>
  </DomainObject.Predmet.ProtustrankaFormated>
  <DomainObject.Predmet.ProtustrankaFormatedOIB>
    <izvorni_sadrzaj>  STRETTO TRADE jednostavno društvo s ograničenom odgovornošću za ugostiteljstvo, turistička agencija, OIB 72712458733</izvorni_sadrzaj>
    <derivirana_varijabla naziv="DomainObject.Predmet.ProtustrankaFormatedOIB_1">  STRETTO TRADE jednostavno društvo s ograničenom odgovornošću za ugostiteljstvo, turistička agencija, OIB 72712458733</derivirana_varijabla>
  </DomainObject.Predmet.ProtustrankaFormatedOIB>
  <DomainObject.Predmet.ProtustrankaFormatedWithAdress>
    <izvorni_sadrzaj> STRETTO TRADE jednostavno društvo s ograničenom odgovornošću za ugostiteljstvo, turistička agencija, Put Brošćice 13, 22240 Tisno</izvorni_sadrzaj>
    <derivirana_varijabla naziv="DomainObject.Predmet.ProtustrankaFormatedWithAdress_1"> STRETTO TRADE jednostavno društvo s ograničenom odgovornošću za ugostiteljstvo, turistička agencija, Put Brošćice 13, 22240 Tisno</derivirana_varijabla>
  </DomainObject.Predmet.ProtustrankaFormatedWithAdress>
  <DomainObject.Predmet.ProtustrankaFormatedWithAdressOIB>
    <izvorni_sadrzaj> STRETTO TRADE jednostavno društvo s ograničenom odgovornošću za ugostiteljstvo, turistička agencija, OIB 72712458733, Put Brošćice 13, 22240 Tisno</izvorni_sadrzaj>
    <derivirana_varijabla naziv="DomainObject.Predmet.ProtustrankaFormatedWithAdressOIB_1"> STRETTO TRADE jednostavno društvo s ograničenom odgovornošću za ugostiteljstvo, turistička agencija, OIB 72712458733, Put Brošćice 13, 22240 Tisno</derivirana_varijabla>
  </DomainObject.Predmet.ProtustrankaFormatedWithAdressOIB>
  <DomainObject.Predmet.ProtustrankaWithAdress>
    <izvorni_sadrzaj>STRETTO TRADE jednostavno društvo s ograničenom odgovornošću za ugostiteljstvo, turistička agencija Put Brošćice 13, 22240 Tisno</izvorni_sadrzaj>
    <derivirana_varijabla naziv="DomainObject.Predmet.ProtustrankaWithAdress_1">STRETTO TRADE jednostavno društvo s ograničenom odgovornošću za ugostiteljstvo, turistička agencija Put Brošćice 13, 22240 Tisno</derivirana_varijabla>
  </DomainObject.Predmet.ProtustrankaWithAdress>
  <DomainObject.Predmet.ProtustrankaWithAdressOIB>
    <izvorni_sadrzaj>STRETTO TRADE jednostavno društvo s ograničenom odgovornošću za ugostiteljstvo, turistička agencija, OIB 72712458733, Put Brošćice 13, 22240 Tisno</izvorni_sadrzaj>
    <derivirana_varijabla naziv="DomainObject.Predmet.ProtustrankaWithAdressOIB_1">STRETTO TRADE jednostavno društvo s ograničenom odgovornošću za ugostiteljstvo, turistička agencija, OIB 72712458733, Put Brošćice 13, 22240 Tisno</derivirana_varijabla>
  </DomainObject.Predmet.ProtustrankaWithAdressOIB>
  <DomainObject.Predmet.ProtustrankaNazivFormated>
    <izvorni_sadrzaj>STRETTO TRADE jednostavno društvo s ograničenom odgovornošću za ugostiteljstvo, turistička agencija</izvorni_sadrzaj>
    <derivirana_varijabla naziv="DomainObject.Predmet.ProtustrankaNazivFormated_1">STRETTO TRADE jednostavno društvo s ograničenom odgovornošću za ugostiteljstvo, turistička agencija</derivirana_varijabla>
  </DomainObject.Predmet.ProtustrankaNazivFormated>
  <DomainObject.Predmet.ProtustrankaNazivFormatedOIB>
    <izvorni_sadrzaj>STRETTO TRADE jednostavno društvo s ograničenom odgovornošću za ugostiteljstvo, turistička agencija, OIB 72712458733</izvorni_sadrzaj>
    <derivirana_varijabla naziv="DomainObject.Predmet.ProtustrankaNazivFormatedOIB_1">STRETTO TRADE jednostavno društvo s ograničenom odgovornošću za ugostiteljstvo, turistička agencija, OIB 72712458733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STRETTO TRADE jednostavno društvo s ograničenom odgovornošću za ugostiteljstvo, turistička agencija</item>
    </izvorni_sadrzaj>
    <derivirana_varijabla naziv="DomainObject.Predmet.ProtuStrankaListFormated_1">
      <item>STRETTO TRADE jednostavno društvo s ograničenom odgovornošću za ugostiteljstvo, turistička agencija</item>
    </derivirana_varijabla>
  </DomainObject.Predmet.ProtuStrankaListFormated>
  <DomainObject.Predmet.ProtuStrankaListFormatedOIB>
    <izvorni_sadrzaj>
      <item>STRETTO TRADE jednostavno društvo s ograničenom odgovornošću za ugostiteljstvo, turistička agencija, OIB 72712458733</item>
    </izvorni_sadrzaj>
    <derivirana_varijabla naziv="DomainObject.Predmet.ProtuStrankaListFormatedOIB_1">
      <item>STRETTO TRADE jednostavno društvo s ograničenom odgovornošću za ugostiteljstvo, turistička agencija, OIB 72712458733</item>
    </derivirana_varijabla>
  </DomainObject.Predmet.ProtuStrankaListFormatedOIB>
  <DomainObject.Predmet.ProtuStrankaListFormatedWithAdress>
    <izvorni_sadrzaj>
      <item>STRETTO TRADE jednostavno društvo s ograničenom odgovornošću za ugostiteljstvo, turistička agencija, Put Brošćice 13, 22240 Tisno</item>
    </izvorni_sadrzaj>
    <derivirana_varijabla naziv="DomainObject.Predmet.ProtuStrankaListFormatedWithAdress_1">
      <item>STRETTO TRADE jednostavno društvo s ograničenom odgovornošću za ugostiteljstvo, turistička agencija, Put Brošćice 13, 22240 Tisno</item>
    </derivirana_varijabla>
  </DomainObject.Predmet.ProtuStrankaListFormatedWithAdress>
  <DomainObject.Predmet.ProtuStrankaListFormatedWithAdressOIB>
    <izvorni_sadrzaj>
      <item>STRETTO TRADE jednostavno društvo s ograničenom odgovornošću za ugostiteljstvo, turistička agencija, OIB 72712458733, Put Brošćice 13, 22240 Tisno</item>
    </izvorni_sadrzaj>
    <derivirana_varijabla naziv="DomainObject.Predmet.ProtuStrankaListFormatedWithAdressOIB_1">
      <item>STRETTO TRADE jednostavno društvo s ograničenom odgovornošću za ugostiteljstvo, turistička agencija, OIB 72712458733, Put Brošćice 13, 22240 Tisno</item>
    </derivirana_varijabla>
  </DomainObject.Predmet.ProtuStrankaListFormatedWithAdressOIB>
  <DomainObject.Predmet.ProtuStrankaListNazivFormated>
    <izvorni_sadrzaj>
      <item>STRETTO TRADE jednostavno društvo s ograničenom odgovornošću za ugostiteljstvo, turistička agencija</item>
    </izvorni_sadrzaj>
    <derivirana_varijabla naziv="DomainObject.Predmet.ProtuStrankaListNazivFormated_1">
      <item>STRETTO TRADE jednostavno društvo s ograničenom odgovornošću za ugostiteljstvo, turistička agencija</item>
    </derivirana_varijabla>
  </DomainObject.Predmet.ProtuStrankaListNazivFormated>
  <DomainObject.Predmet.ProtuStrankaListNazivFormatedOIB>
    <izvorni_sadrzaj>
      <item>STRETTO TRADE jednostavno društvo s ograničenom odgovornošću za ugostiteljstvo, turistička agencija, OIB 72712458733</item>
    </izvorni_sadrzaj>
    <derivirana_varijabla naziv="DomainObject.Predmet.ProtuStrankaListNazivFormatedOIB_1">
      <item>STRETTO TRADE jednostavno društvo s ograničenom odgovornošću za ugostiteljstvo, turistička agencija, OIB 72712458733</item>
    </derivirana_varijabla>
  </DomainObject.Predmet.ProtuStrankaListNazivFormatedOIB>
  <DomainObject.Predmet.OstaliListFormated>
    <izvorni_sadrzaj>
      <item>Toni Čorkalo</item>
    </izvorni_sadrzaj>
    <derivirana_varijabla naziv="DomainObject.Predmet.OstaliListFormated_1">
      <item>Toni Čorkalo</item>
    </derivirana_varijabla>
  </DomainObject.Predmet.OstaliListFormated>
  <DomainObject.Predmet.OstaliListFormatedOIB>
    <izvorni_sadrzaj>
      <item>Toni Čorkalo, OIB 52634306162</item>
    </izvorni_sadrzaj>
    <derivirana_varijabla naziv="DomainObject.Predmet.OstaliListFormatedOIB_1">
      <item>Toni Čorkalo, OIB 52634306162</item>
    </derivirana_varijabla>
  </DomainObject.Predmet.OstaliListFormatedOIB>
  <DomainObject.Predmet.OstaliListFormatedWithAdress>
    <izvorni_sadrzaj>
      <item>Toni Čorkalo, Put Brošćice 13, 22240 Tisno</item>
    </izvorni_sadrzaj>
    <derivirana_varijabla naziv="DomainObject.Predmet.OstaliListFormatedWithAdress_1">
      <item>Toni Čorkalo, Put Brošćice 13, 22240 Tisno</item>
    </derivirana_varijabla>
  </DomainObject.Predmet.OstaliListFormatedWithAdress>
  <DomainObject.Predmet.OstaliListFormatedWithAdressOIB>
    <izvorni_sadrzaj>
      <item>Toni Čorkalo, OIB 52634306162, Put Brošćice 13, 22240 Tisno</item>
    </izvorni_sadrzaj>
    <derivirana_varijabla naziv="DomainObject.Predmet.OstaliListFormatedWithAdressOIB_1">
      <item>Toni Čorkalo, OIB 52634306162, Put Brošćice 13, 22240 Tisno</item>
    </derivirana_varijabla>
  </DomainObject.Predmet.OstaliListFormatedWithAdressOIB>
  <DomainObject.Predmet.OstaliListNazivFormated>
    <izvorni_sadrzaj>
      <item>Toni Čorkalo</item>
    </izvorni_sadrzaj>
    <derivirana_varijabla naziv="DomainObject.Predmet.OstaliListNazivFormated_1">
      <item>Toni Čorkalo</item>
    </derivirana_varijabla>
  </DomainObject.Predmet.OstaliListNazivFormated>
  <DomainObject.Predmet.OstaliListNazivFormatedOIB>
    <izvorni_sadrzaj>
      <item>Toni Čorkalo, OIB 52634306162</item>
    </izvorni_sadrzaj>
    <derivirana_varijabla naziv="DomainObject.Predmet.OstaliListNazivFormatedOIB_1">
      <item>Toni Čorkalo, OIB 52634306162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2020.</izvorni_sadrzaj>
    <derivirana_varijabla naziv="DomainObject.Datum_1">18. svibnja 2020.</derivirana_varijabla>
  </DomainObject.Datum>
  <DomainObject.PoslovniBrojDokumenta>
    <izvorni_sadrzaj>St-103/2020-5</izvorni_sadrzaj>
    <derivirana_varijabla naziv="DomainObject.PoslovniBrojDokumenta_1">St-103/2020-5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STRETTO TRADE jednostavno društvo s ograničenom odgovornošću za ugostiteljstvo, turistička agencija</izvorni_sadrzaj>
    <derivirana_varijabla naziv="DomainObject.Predmet.ProtustrankaIDrugi_1">STRETTO TRADE jednostavno društvo s ograničenom odgovornošću za ugostiteljstvo, turistička agencija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STRETTO TRADE jednostavno društvo s ograničenom odgovornošću za ugostiteljstvo, turistička agencija, OIB 72712458733, Put Brošćice 13, 22240 Tisno</izvorni_sadrzaj>
    <derivirana_varijabla naziv="DomainObject.Predmet.ProtustrankaIDrugiAdressOIB_1">STRETTO TRADE jednostavno društvo s ograničenom odgovornošću za ugostiteljstvo, turistička agencija, OIB 72712458733, Put Brošćice 13,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STRETTO TRADE jednostavno društvo s ograničenom odgovornošću za ugostiteljstvo, turistička agencija</item>
      <item>Financijska agencija</item>
      <item>Toni Čorkalo</item>
    </izvorni_sadrzaj>
    <derivirana_varijabla naziv="DomainObject.Predmet.SudioniciListNaziv_1">
      <item>STRETTO TRADE jednostavno društvo s ograničenom odgovornošću za ugostiteljstvo, turistička agencija</item>
      <item>Financijska agencija</item>
      <item>Toni Čorkalo</item>
    </derivirana_varijabla>
  </DomainObject.Predmet.SudioniciListNaziv>
  <DomainObject.Predmet.SudioniciListAdressOIB>
    <izvorni_sadrzaj>
      <item>STRETTO TRADE jednostavno društvo s ograničenom odgovornošću za ugostiteljstvo, turistička agencija, OIB 72712458733, Put Brošćice 13,22240 Tisno</item>
      <item>Financijska agencija, OIB 85821130368, PERIVOJ L.MARUNE 1,22000 Šibenik</item>
      <item>Toni Čorkalo, OIB 52634306162, Put Brošćice 13,22240 Tisno</item>
    </izvorni_sadrzaj>
    <derivirana_varijabla naziv="DomainObject.Predmet.SudioniciListAdressOIB_1">
      <item>STRETTO TRADE jednostavno društvo s ograničenom odgovornošću za ugostiteljstvo, turistička agencija, OIB 72712458733, Put Brošćice 13,22240 Tisno</item>
      <item>Financijska agencija, OIB 85821130368, PERIVOJ L.MARUNE 1,22000 Šibenik</item>
      <item>Toni Čorkalo, OIB 52634306162, Put Brošćice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72712458733</item>
      <item>, OIB 85821130368</item>
      <item>, OIB 52634306162</item>
    </izvorni_sadrzaj>
    <derivirana_varijabla naziv="DomainObject.Predmet.SudioniciListNazivOIB_1">
      <item>, OIB 72712458733</item>
      <item>, OIB 85821130368</item>
      <item>, OIB 52634306162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358</properties:Words>
  <properties:Characters>1971</properties:Characters>
  <properties:Lines>82</properties:Lines>
  <properties:Paragraphs>30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2020-05-15T07:22:00Z</dcterms:created>
  <dc:creator>Ardena Bajlo</dc:creator>
  <cp:lastModifiedBy>Ante Rubelj</cp:lastModifiedBy>
  <cp:lastPrinted>2020-05-18T07:45:00Z</cp:lastPrinted>
  <dcterms:modified xmlns:xsi="http://www.w3.org/2001/XMLSchema-instance" xsi:type="dcterms:W3CDTF">2020-05-18T09:45:00Z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St-103/2020-5 / Zapisnik - Ročište radi izjašnjenja o prijedlogu za otvaranje steč.post (1 St-103-2020-povodom prijedloga za otvaranje stečaja-18.5.2020.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